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77A0D" w14:textId="4DB7F86E" w:rsidR="00813D84" w:rsidRDefault="00813D84" w:rsidP="00813D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ALAN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(fl.141</w:t>
      </w:r>
      <w:r>
        <w:rPr>
          <w:rFonts w:cs="Times New Roman"/>
          <w:szCs w:val="24"/>
        </w:rPr>
        <w:t>9</w:t>
      </w:r>
      <w:r>
        <w:rPr>
          <w:rFonts w:cs="Times New Roman"/>
          <w:szCs w:val="24"/>
        </w:rPr>
        <w:t>)</w:t>
      </w:r>
    </w:p>
    <w:p w14:paraId="3861F760" w14:textId="06674448" w:rsidR="00813D84" w:rsidRDefault="00813D84" w:rsidP="00813D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</w:t>
      </w:r>
      <w:r>
        <w:rPr>
          <w:rFonts w:cs="Times New Roman"/>
          <w:szCs w:val="24"/>
        </w:rPr>
        <w:t>e Friars Preacher of Truro.</w:t>
      </w:r>
    </w:p>
    <w:p w14:paraId="215BEFA0" w14:textId="77777777" w:rsidR="00813D84" w:rsidRDefault="00813D84" w:rsidP="00813D84">
      <w:pPr>
        <w:pStyle w:val="NoSpacing"/>
        <w:rPr>
          <w:rFonts w:cs="Times New Roman"/>
          <w:szCs w:val="24"/>
        </w:rPr>
      </w:pPr>
    </w:p>
    <w:p w14:paraId="0DF4B566" w14:textId="77777777" w:rsidR="00813D84" w:rsidRDefault="00813D84" w:rsidP="00813D84">
      <w:pPr>
        <w:pStyle w:val="NoSpacing"/>
        <w:rPr>
          <w:rFonts w:cs="Times New Roman"/>
          <w:szCs w:val="24"/>
        </w:rPr>
      </w:pPr>
    </w:p>
    <w:p w14:paraId="4BC07A5E" w14:textId="01099DE0" w:rsidR="00813D84" w:rsidRDefault="00813D84" w:rsidP="00813D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Jun.1419</w:t>
      </w:r>
      <w:r>
        <w:rPr>
          <w:rFonts w:cs="Times New Roman"/>
          <w:szCs w:val="24"/>
        </w:rPr>
        <w:tab/>
        <w:t xml:space="preserve">He was ordained </w:t>
      </w:r>
      <w:r>
        <w:rPr>
          <w:rFonts w:cs="Times New Roman"/>
          <w:szCs w:val="24"/>
        </w:rPr>
        <w:t>acolyte.</w:t>
      </w:r>
    </w:p>
    <w:p w14:paraId="32233447" w14:textId="650AFB8F" w:rsidR="00813D84" w:rsidRDefault="00813D84" w:rsidP="00813D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</w:t>
      </w:r>
      <w:r>
        <w:rPr>
          <w:rFonts w:cs="Times New Roman"/>
          <w:szCs w:val="24"/>
        </w:rPr>
        <w:t>9</w:t>
      </w:r>
      <w:r>
        <w:rPr>
          <w:rFonts w:cs="Times New Roman"/>
          <w:szCs w:val="24"/>
        </w:rPr>
        <w:t xml:space="preserve"> and 426)</w:t>
      </w:r>
    </w:p>
    <w:p w14:paraId="0B995041" w14:textId="77777777" w:rsidR="00813D84" w:rsidRDefault="00813D84" w:rsidP="00813D84">
      <w:pPr>
        <w:pStyle w:val="NoSpacing"/>
        <w:rPr>
          <w:rFonts w:cs="Times New Roman"/>
          <w:szCs w:val="24"/>
        </w:rPr>
      </w:pPr>
    </w:p>
    <w:p w14:paraId="13A87388" w14:textId="77777777" w:rsidR="00813D84" w:rsidRDefault="00813D84" w:rsidP="00813D84">
      <w:pPr>
        <w:pStyle w:val="NoSpacing"/>
        <w:rPr>
          <w:rFonts w:cs="Times New Roman"/>
          <w:szCs w:val="24"/>
        </w:rPr>
      </w:pPr>
    </w:p>
    <w:p w14:paraId="4064D870" w14:textId="77777777" w:rsidR="00813D84" w:rsidRPr="002F0FCE" w:rsidRDefault="00813D84" w:rsidP="00813D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2022</w:t>
      </w:r>
    </w:p>
    <w:p w14:paraId="34C029E8" w14:textId="77D004B8" w:rsidR="00BA00AB" w:rsidRPr="00813D84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813D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44C6C" w14:textId="77777777" w:rsidR="00813D84" w:rsidRDefault="00813D84" w:rsidP="009139A6">
      <w:r>
        <w:separator/>
      </w:r>
    </w:p>
  </w:endnote>
  <w:endnote w:type="continuationSeparator" w:id="0">
    <w:p w14:paraId="509BCB2A" w14:textId="77777777" w:rsidR="00813D84" w:rsidRDefault="00813D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A01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148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14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46692" w14:textId="77777777" w:rsidR="00813D84" w:rsidRDefault="00813D84" w:rsidP="009139A6">
      <w:r>
        <w:separator/>
      </w:r>
    </w:p>
  </w:footnote>
  <w:footnote w:type="continuationSeparator" w:id="0">
    <w:p w14:paraId="3E12CADF" w14:textId="77777777" w:rsidR="00813D84" w:rsidRDefault="00813D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02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C8E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B03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D84"/>
    <w:rsid w:val="000666E0"/>
    <w:rsid w:val="002510B7"/>
    <w:rsid w:val="005C130B"/>
    <w:rsid w:val="00813D8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07936"/>
  <w15:chartTrackingRefBased/>
  <w15:docId w15:val="{C24F4E81-2A85-4484-A810-D9F9C504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2022-12-06T13:33:00Z</dcterms:created>
  <dcterms:modified xsi:type="dcterms:W3CDTF">2022-12-06T13:35:00Z</dcterms:modified>
</cp:coreProperties>
</file>